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BE8CB" w14:textId="7541CAC7" w:rsidR="00BA00AB" w:rsidRDefault="005062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Alice St.JOHN</w:t>
      </w:r>
      <w:r>
        <w:rPr>
          <w:rFonts w:cs="Times New Roman"/>
          <w:szCs w:val="24"/>
        </w:rPr>
        <w:t xml:space="preserve">        (d.ca.1423)</w:t>
      </w:r>
    </w:p>
    <w:p w14:paraId="2A200670" w14:textId="551E031B" w:rsidR="005062C7" w:rsidRDefault="005062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2F7DD667" w14:textId="77777777" w:rsidR="005062C7" w:rsidRDefault="005062C7" w:rsidP="009139A6">
      <w:pPr>
        <w:pStyle w:val="NoSpacing"/>
        <w:rPr>
          <w:rFonts w:cs="Times New Roman"/>
          <w:szCs w:val="24"/>
        </w:rPr>
      </w:pPr>
    </w:p>
    <w:p w14:paraId="02AAB8E5" w14:textId="77777777" w:rsidR="005062C7" w:rsidRDefault="005062C7" w:rsidP="009139A6">
      <w:pPr>
        <w:pStyle w:val="NoSpacing"/>
        <w:rPr>
          <w:rFonts w:cs="Times New Roman"/>
          <w:szCs w:val="24"/>
        </w:rPr>
      </w:pPr>
    </w:p>
    <w:p w14:paraId="5D14BC0E" w14:textId="54C62C88" w:rsidR="005062C7" w:rsidRDefault="005062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Sir Edward St.John.   (C.F.R. 1422-30 p.3)</w:t>
      </w:r>
    </w:p>
    <w:p w14:paraId="1AFBAFA7" w14:textId="77777777" w:rsidR="005062C7" w:rsidRDefault="005062C7" w:rsidP="009139A6">
      <w:pPr>
        <w:pStyle w:val="NoSpacing"/>
        <w:rPr>
          <w:rFonts w:cs="Times New Roman"/>
          <w:szCs w:val="24"/>
        </w:rPr>
      </w:pPr>
    </w:p>
    <w:p w14:paraId="215ABFD1" w14:textId="77777777" w:rsidR="005062C7" w:rsidRDefault="005062C7" w:rsidP="009139A6">
      <w:pPr>
        <w:pStyle w:val="NoSpacing"/>
        <w:rPr>
          <w:rFonts w:cs="Times New Roman"/>
          <w:szCs w:val="24"/>
        </w:rPr>
      </w:pPr>
    </w:p>
    <w:p w14:paraId="335D261E" w14:textId="1FD90605" w:rsidR="005062C7" w:rsidRDefault="005062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Jun.1423</w:t>
      </w:r>
      <w:r>
        <w:rPr>
          <w:rFonts w:cs="Times New Roman"/>
          <w:szCs w:val="24"/>
        </w:rPr>
        <w:tab/>
        <w:t>Writ of diem clausit extremum to the Escheator of Sussex.    (ibid.)</w:t>
      </w:r>
    </w:p>
    <w:p w14:paraId="23E62027" w14:textId="77777777" w:rsidR="005062C7" w:rsidRDefault="005062C7" w:rsidP="009139A6">
      <w:pPr>
        <w:pStyle w:val="NoSpacing"/>
        <w:rPr>
          <w:rFonts w:cs="Times New Roman"/>
          <w:szCs w:val="24"/>
        </w:rPr>
      </w:pPr>
    </w:p>
    <w:p w14:paraId="280C7C85" w14:textId="77777777" w:rsidR="005062C7" w:rsidRDefault="005062C7" w:rsidP="009139A6">
      <w:pPr>
        <w:pStyle w:val="NoSpacing"/>
        <w:rPr>
          <w:rFonts w:cs="Times New Roman"/>
          <w:szCs w:val="24"/>
        </w:rPr>
      </w:pPr>
    </w:p>
    <w:p w14:paraId="7CE023EC" w14:textId="5D4C355D" w:rsidR="005062C7" w:rsidRPr="005062C7" w:rsidRDefault="005062C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November 2023</w:t>
      </w:r>
    </w:p>
    <w:sectPr w:rsidR="005062C7" w:rsidRPr="005062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19278" w14:textId="77777777" w:rsidR="005062C7" w:rsidRDefault="005062C7" w:rsidP="009139A6">
      <w:r>
        <w:separator/>
      </w:r>
    </w:p>
  </w:endnote>
  <w:endnote w:type="continuationSeparator" w:id="0">
    <w:p w14:paraId="34A34E7A" w14:textId="77777777" w:rsidR="005062C7" w:rsidRDefault="005062C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94AB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6F0D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CE3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E9560" w14:textId="77777777" w:rsidR="005062C7" w:rsidRDefault="005062C7" w:rsidP="009139A6">
      <w:r>
        <w:separator/>
      </w:r>
    </w:p>
  </w:footnote>
  <w:footnote w:type="continuationSeparator" w:id="0">
    <w:p w14:paraId="797E7A6C" w14:textId="77777777" w:rsidR="005062C7" w:rsidRDefault="005062C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E9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13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6934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2C7"/>
    <w:rsid w:val="000666E0"/>
    <w:rsid w:val="002510B7"/>
    <w:rsid w:val="005062C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3F1CA"/>
  <w15:chartTrackingRefBased/>
  <w15:docId w15:val="{FB5E8790-36C1-4C0F-BD51-FA3ADCFE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2023-11-13T09:50:00Z</dcterms:created>
  <dcterms:modified xsi:type="dcterms:W3CDTF">2023-11-13T09:53:00Z</dcterms:modified>
</cp:coreProperties>
</file>